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E50" w:rsidRPr="00DB72EF" w:rsidRDefault="00A82E50" w:rsidP="00DB72EF">
      <w:pPr>
        <w:autoSpaceDE/>
        <w:ind w:left="6372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Załącznik nr 4 do SWZ</w:t>
      </w:r>
    </w:p>
    <w:p w:rsidR="00A82E50" w:rsidRPr="00DB72EF" w:rsidRDefault="00A82E50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A82E50" w:rsidRPr="00DB72EF" w:rsidRDefault="00A82E50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A82E50" w:rsidRPr="00DB72EF" w:rsidRDefault="00A82E50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A82E50" w:rsidRPr="00DB72EF" w:rsidRDefault="00A82E50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A82E50" w:rsidRPr="00DB72EF" w:rsidRDefault="00A82E50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A82E50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A82E50" w:rsidRPr="00DB72EF" w:rsidRDefault="00A82E50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A82E50" w:rsidRDefault="00A82E50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A82E50" w:rsidRPr="00DB72EF" w:rsidRDefault="00A82E50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A82E50" w:rsidRPr="00DB72EF" w:rsidRDefault="00A82E50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A82E50" w:rsidRPr="00DB72EF" w:rsidRDefault="00A82E50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udostępniającego zasoby, NIP/PESEL)</w:t>
      </w:r>
    </w:p>
    <w:p w:rsidR="00A82E50" w:rsidRPr="00DB72EF" w:rsidRDefault="00A82E50">
      <w:pPr>
        <w:autoSpaceDE/>
        <w:jc w:val="both"/>
        <w:rPr>
          <w:b/>
          <w:i/>
          <w:color w:val="auto"/>
          <w:lang w:eastAsia="ar-SA"/>
        </w:rPr>
      </w:pPr>
    </w:p>
    <w:p w:rsidR="00A82E50" w:rsidRDefault="00A82E50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 do oddania do dyspozycji niezbędnych zasobów na rzecz:</w:t>
      </w:r>
    </w:p>
    <w:p w:rsidR="00A82E50" w:rsidRPr="00DB72EF" w:rsidRDefault="00A82E50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A82E50" w:rsidRPr="00DB72EF" w:rsidRDefault="00A82E50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A82E50" w:rsidRPr="00DB72EF" w:rsidRDefault="00A82E50" w:rsidP="00E266AA">
      <w:pPr>
        <w:autoSpaceDE/>
        <w:rPr>
          <w:i/>
          <w:color w:val="auto"/>
          <w:lang w:eastAsia="ar-SA"/>
        </w:rPr>
      </w:pPr>
    </w:p>
    <w:p w:rsidR="00A82E50" w:rsidRPr="00D129FC" w:rsidRDefault="00A82E50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bookmarkStart w:id="1" w:name="_heading=h.gjdgxs" w:colFirst="0" w:colLast="0"/>
      <w:bookmarkEnd w:id="1"/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A82E50" w:rsidRPr="00B275A6" w:rsidRDefault="00A82E50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A82E50" w:rsidRPr="00DF148D" w:rsidRDefault="00A82E50" w:rsidP="00105DA1">
      <w:pPr>
        <w:suppressAutoHyphens w:val="0"/>
        <w:autoSpaceDN w:val="0"/>
        <w:adjustRightInd w:val="0"/>
        <w:jc w:val="center"/>
        <w:rPr>
          <w:b/>
          <w:color w:val="auto"/>
          <w:sz w:val="28"/>
          <w:szCs w:val="28"/>
          <w:lang w:eastAsia="pl-PL"/>
        </w:rPr>
      </w:pPr>
      <w:r w:rsidRPr="00DF148D">
        <w:rPr>
          <w:b/>
          <w:color w:val="auto"/>
          <w:sz w:val="28"/>
          <w:szCs w:val="28"/>
          <w:lang w:eastAsia="ar-SA"/>
        </w:rPr>
        <w:t>„</w:t>
      </w:r>
      <w:r w:rsidRPr="00DF148D">
        <w:rPr>
          <w:b/>
          <w:color w:val="auto"/>
          <w:sz w:val="28"/>
          <w:szCs w:val="28"/>
        </w:rPr>
        <w:t>Budowa sieci kanalizacji sanitarnej w Długiem Starem dz. 152 i 694</w:t>
      </w:r>
      <w:r w:rsidRPr="00DF148D">
        <w:rPr>
          <w:b/>
          <w:color w:val="auto"/>
          <w:sz w:val="28"/>
          <w:szCs w:val="28"/>
          <w:lang w:eastAsia="ar-SA"/>
        </w:rPr>
        <w:t>”</w:t>
      </w:r>
    </w:p>
    <w:p w:rsidR="00A82E50" w:rsidRPr="00E23FD0" w:rsidRDefault="00A82E50">
      <w:pPr>
        <w:autoSpaceDE/>
        <w:jc w:val="both"/>
        <w:rPr>
          <w:color w:val="auto"/>
          <w:lang w:eastAsia="ar-SA"/>
        </w:rPr>
      </w:pPr>
    </w:p>
    <w:p w:rsidR="00A82E50" w:rsidRPr="00DB72EF" w:rsidRDefault="00A82E50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A82E50" w:rsidRPr="00DB72EF" w:rsidRDefault="00A82E50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A82E50" w:rsidRPr="00DB72EF" w:rsidRDefault="00A82E50">
      <w:pPr>
        <w:autoSpaceDE/>
        <w:jc w:val="both"/>
        <w:rPr>
          <w:lang w:eastAsia="ar-SA"/>
        </w:rPr>
      </w:pPr>
    </w:p>
    <w:p w:rsidR="00A82E50" w:rsidRPr="00DB72EF" w:rsidRDefault="00A82E50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A82E50" w:rsidRPr="00FF406D" w:rsidRDefault="00A82E50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A82E50" w:rsidRPr="00DB72EF" w:rsidRDefault="00A82E50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A82E50" w:rsidRPr="002A3B44" w:rsidRDefault="00A82E50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</w:t>
      </w:r>
    </w:p>
    <w:p w:rsidR="00A82E50" w:rsidRDefault="00A82E50" w:rsidP="002A3B44">
      <w:pPr>
        <w:autoSpaceDE/>
        <w:jc w:val="both"/>
        <w:rPr>
          <w:i/>
          <w:iCs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  </w:t>
      </w:r>
    </w:p>
    <w:p w:rsidR="00A82E50" w:rsidRPr="00134442" w:rsidRDefault="00A82E50" w:rsidP="002A3B44">
      <w:pPr>
        <w:autoSpaceDE/>
        <w:ind w:left="4248"/>
        <w:jc w:val="both"/>
        <w:rPr>
          <w:i/>
          <w:iCs/>
          <w:color w:val="auto"/>
          <w:lang w:eastAsia="ar-SA"/>
        </w:rPr>
      </w:pPr>
      <w:r>
        <w:rPr>
          <w:i/>
          <w:iCs/>
          <w:color w:val="auto"/>
          <w:lang w:eastAsia="ar-SA"/>
        </w:rPr>
        <w:t xml:space="preserve">                 </w:t>
      </w:r>
      <w:r w:rsidRPr="00134442">
        <w:rPr>
          <w:i/>
          <w:iCs/>
          <w:color w:val="auto"/>
          <w:sz w:val="22"/>
          <w:szCs w:val="22"/>
          <w:lang w:eastAsia="ar-SA"/>
        </w:rPr>
        <w:t>Podpisano:</w:t>
      </w:r>
      <w:r>
        <w:rPr>
          <w:i/>
          <w:iCs/>
          <w:color w:val="auto"/>
          <w:lang w:eastAsia="ar-SA"/>
        </w:rPr>
        <w:t xml:space="preserve">   </w:t>
      </w:r>
      <w:r w:rsidRPr="005B0CC2">
        <w:rPr>
          <w:i/>
          <w:iCs/>
          <w:color w:val="auto"/>
          <w:sz w:val="16"/>
          <w:szCs w:val="16"/>
          <w:lang w:eastAsia="ar-SA"/>
        </w:rPr>
        <w:t>........................................................</w:t>
      </w:r>
    </w:p>
    <w:p w:rsidR="00A82E50" w:rsidRPr="00A64A42" w:rsidRDefault="00A82E50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  <w:r>
        <w:rPr>
          <w:i/>
          <w:iCs/>
          <w:color w:val="auto"/>
          <w:sz w:val="16"/>
          <w:szCs w:val="16"/>
          <w:lang w:eastAsia="ar-SA"/>
        </w:rPr>
        <w:t xml:space="preserve">           </w:t>
      </w:r>
      <w:r w:rsidRPr="00A64A42">
        <w:rPr>
          <w:i/>
          <w:iCs/>
          <w:color w:val="auto"/>
          <w:sz w:val="16"/>
          <w:szCs w:val="16"/>
          <w:lang w:eastAsia="ar-SA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  <w:lang w:eastAsia="ar-SA"/>
        </w:rPr>
        <w:br/>
      </w:r>
      <w:r>
        <w:rPr>
          <w:i/>
          <w:iCs/>
          <w:color w:val="auto"/>
          <w:sz w:val="16"/>
          <w:szCs w:val="16"/>
          <w:lang w:eastAsia="ar-SA"/>
        </w:rPr>
        <w:t xml:space="preserve">            </w:t>
      </w:r>
      <w:r w:rsidRPr="00A64A42">
        <w:rPr>
          <w:i/>
          <w:iCs/>
          <w:color w:val="auto"/>
          <w:sz w:val="16"/>
          <w:szCs w:val="16"/>
          <w:lang w:eastAsia="ar-SA"/>
        </w:rPr>
        <w:t>do składania oświadczeń woli)</w:t>
      </w:r>
    </w:p>
    <w:p w:rsidR="00A82E50" w:rsidRPr="00A64A42" w:rsidRDefault="00A82E50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</w:p>
    <w:p w:rsidR="00A82E50" w:rsidRDefault="00A82E50" w:rsidP="002A3B44">
      <w:pPr>
        <w:tabs>
          <w:tab w:val="left" w:pos="0"/>
        </w:tabs>
        <w:autoSpaceDE/>
        <w:rPr>
          <w:i/>
          <w:iCs/>
          <w:color w:val="auto"/>
          <w:sz w:val="22"/>
          <w:szCs w:val="22"/>
          <w:lang w:eastAsia="ar-SA"/>
        </w:rPr>
      </w:pPr>
      <w:r>
        <w:rPr>
          <w:i/>
          <w:iCs/>
          <w:color w:val="auto"/>
          <w:sz w:val="22"/>
          <w:szCs w:val="22"/>
          <w:lang w:eastAsia="ar-SA"/>
        </w:rPr>
        <w:t>…………………………, dnia …………2023</w:t>
      </w:r>
      <w:r w:rsidRPr="005B0CC2">
        <w:rPr>
          <w:i/>
          <w:iCs/>
          <w:color w:val="auto"/>
          <w:sz w:val="22"/>
          <w:szCs w:val="22"/>
          <w:lang w:eastAsia="ar-SA"/>
        </w:rPr>
        <w:t xml:space="preserve"> roku</w:t>
      </w:r>
    </w:p>
    <w:p w:rsidR="00A82E50" w:rsidRPr="00D46125" w:rsidRDefault="00A82E50" w:rsidP="002A3B44">
      <w:pPr>
        <w:tabs>
          <w:tab w:val="left" w:pos="0"/>
        </w:tabs>
        <w:autoSpaceDE/>
        <w:rPr>
          <w:i/>
          <w:color w:val="auto"/>
          <w:lang w:eastAsia="ar-SA"/>
        </w:rPr>
      </w:pPr>
      <w:r w:rsidRPr="00A64BC0">
        <w:rPr>
          <w:i/>
          <w:iCs/>
          <w:color w:val="auto"/>
          <w:sz w:val="20"/>
          <w:szCs w:val="20"/>
          <w:lang w:eastAsia="ar-SA"/>
        </w:rPr>
        <w:t>* - niepotrzebne skreślić</w:t>
      </w:r>
    </w:p>
    <w:sectPr w:rsidR="00A82E50" w:rsidRPr="00D46125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E50" w:rsidRDefault="00A82E50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A82E50" w:rsidRDefault="00A82E50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E50" w:rsidRDefault="00A82E50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A82E50" w:rsidRDefault="00A82E50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E50" w:rsidRDefault="00A82E50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FS.271.7.2023                                                    </w:t>
    </w:r>
  </w:p>
  <w:p w:rsidR="00A82E50" w:rsidRDefault="00A82E50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331B"/>
    <w:rsid w:val="000264EE"/>
    <w:rsid w:val="000279EC"/>
    <w:rsid w:val="0005171B"/>
    <w:rsid w:val="000519E6"/>
    <w:rsid w:val="00054E89"/>
    <w:rsid w:val="00094E1B"/>
    <w:rsid w:val="000B19FF"/>
    <w:rsid w:val="000B2F36"/>
    <w:rsid w:val="000C2199"/>
    <w:rsid w:val="000C391C"/>
    <w:rsid w:val="000D05AC"/>
    <w:rsid w:val="000E45E2"/>
    <w:rsid w:val="000F41A6"/>
    <w:rsid w:val="00105DA1"/>
    <w:rsid w:val="00111837"/>
    <w:rsid w:val="00114648"/>
    <w:rsid w:val="0012290C"/>
    <w:rsid w:val="00134442"/>
    <w:rsid w:val="0014606D"/>
    <w:rsid w:val="001632BC"/>
    <w:rsid w:val="00166A71"/>
    <w:rsid w:val="00173DC0"/>
    <w:rsid w:val="001874C7"/>
    <w:rsid w:val="00194C7F"/>
    <w:rsid w:val="001B10EE"/>
    <w:rsid w:val="001D3EBA"/>
    <w:rsid w:val="001D4984"/>
    <w:rsid w:val="001D6D1D"/>
    <w:rsid w:val="001E100B"/>
    <w:rsid w:val="001E6FE0"/>
    <w:rsid w:val="00213032"/>
    <w:rsid w:val="0021519A"/>
    <w:rsid w:val="00220B20"/>
    <w:rsid w:val="0025432C"/>
    <w:rsid w:val="002641C7"/>
    <w:rsid w:val="00266115"/>
    <w:rsid w:val="00293968"/>
    <w:rsid w:val="00297F94"/>
    <w:rsid w:val="002A344F"/>
    <w:rsid w:val="002A3B44"/>
    <w:rsid w:val="002B3EDD"/>
    <w:rsid w:val="002C36C1"/>
    <w:rsid w:val="00300FF2"/>
    <w:rsid w:val="00322BE8"/>
    <w:rsid w:val="003309D0"/>
    <w:rsid w:val="003548F0"/>
    <w:rsid w:val="00361872"/>
    <w:rsid w:val="00363CE9"/>
    <w:rsid w:val="00383B03"/>
    <w:rsid w:val="003844DC"/>
    <w:rsid w:val="00393F26"/>
    <w:rsid w:val="003953A8"/>
    <w:rsid w:val="003C4ADC"/>
    <w:rsid w:val="003D1D8F"/>
    <w:rsid w:val="003E0FF8"/>
    <w:rsid w:val="003E5C74"/>
    <w:rsid w:val="004045BB"/>
    <w:rsid w:val="004264A8"/>
    <w:rsid w:val="00464864"/>
    <w:rsid w:val="00480D31"/>
    <w:rsid w:val="004901B3"/>
    <w:rsid w:val="004A4E7D"/>
    <w:rsid w:val="004A6002"/>
    <w:rsid w:val="004B18F2"/>
    <w:rsid w:val="004C1766"/>
    <w:rsid w:val="004C2900"/>
    <w:rsid w:val="004E43DC"/>
    <w:rsid w:val="00500BE5"/>
    <w:rsid w:val="00501057"/>
    <w:rsid w:val="005055E4"/>
    <w:rsid w:val="005066D0"/>
    <w:rsid w:val="00523C16"/>
    <w:rsid w:val="00542CCB"/>
    <w:rsid w:val="00544E5B"/>
    <w:rsid w:val="005570A0"/>
    <w:rsid w:val="00565B23"/>
    <w:rsid w:val="00572248"/>
    <w:rsid w:val="005765D3"/>
    <w:rsid w:val="0058748E"/>
    <w:rsid w:val="00593052"/>
    <w:rsid w:val="005B0CC2"/>
    <w:rsid w:val="005D0B41"/>
    <w:rsid w:val="005D5D0E"/>
    <w:rsid w:val="0062259D"/>
    <w:rsid w:val="00623136"/>
    <w:rsid w:val="00636BFD"/>
    <w:rsid w:val="006651D7"/>
    <w:rsid w:val="00680191"/>
    <w:rsid w:val="00697D40"/>
    <w:rsid w:val="006B199B"/>
    <w:rsid w:val="006B3647"/>
    <w:rsid w:val="006D04DD"/>
    <w:rsid w:val="006F081B"/>
    <w:rsid w:val="006F12DC"/>
    <w:rsid w:val="00702DD8"/>
    <w:rsid w:val="0073415D"/>
    <w:rsid w:val="0074453E"/>
    <w:rsid w:val="00764BC2"/>
    <w:rsid w:val="007A74D4"/>
    <w:rsid w:val="007B0D77"/>
    <w:rsid w:val="007D339C"/>
    <w:rsid w:val="007D56B4"/>
    <w:rsid w:val="007D6E3F"/>
    <w:rsid w:val="007F099B"/>
    <w:rsid w:val="007F6F4E"/>
    <w:rsid w:val="00822757"/>
    <w:rsid w:val="00827F77"/>
    <w:rsid w:val="00873F25"/>
    <w:rsid w:val="00884E42"/>
    <w:rsid w:val="008D4E93"/>
    <w:rsid w:val="008E6EF9"/>
    <w:rsid w:val="008F16FD"/>
    <w:rsid w:val="009164EC"/>
    <w:rsid w:val="00917FE5"/>
    <w:rsid w:val="00937004"/>
    <w:rsid w:val="00950E54"/>
    <w:rsid w:val="0096478E"/>
    <w:rsid w:val="00984210"/>
    <w:rsid w:val="00993D75"/>
    <w:rsid w:val="009C3757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82E50"/>
    <w:rsid w:val="00A865F4"/>
    <w:rsid w:val="00A95791"/>
    <w:rsid w:val="00AD7340"/>
    <w:rsid w:val="00AF794F"/>
    <w:rsid w:val="00B10CCF"/>
    <w:rsid w:val="00B261BE"/>
    <w:rsid w:val="00B275A6"/>
    <w:rsid w:val="00B3342F"/>
    <w:rsid w:val="00B54C73"/>
    <w:rsid w:val="00B965EB"/>
    <w:rsid w:val="00BA5C89"/>
    <w:rsid w:val="00BB5858"/>
    <w:rsid w:val="00BE0441"/>
    <w:rsid w:val="00BE52E8"/>
    <w:rsid w:val="00C157D1"/>
    <w:rsid w:val="00C17033"/>
    <w:rsid w:val="00C2194E"/>
    <w:rsid w:val="00C33106"/>
    <w:rsid w:val="00C53A18"/>
    <w:rsid w:val="00C76270"/>
    <w:rsid w:val="00C8224E"/>
    <w:rsid w:val="00C94C68"/>
    <w:rsid w:val="00CB14A3"/>
    <w:rsid w:val="00CB419D"/>
    <w:rsid w:val="00CF1AB6"/>
    <w:rsid w:val="00D129FC"/>
    <w:rsid w:val="00D2180E"/>
    <w:rsid w:val="00D27D2C"/>
    <w:rsid w:val="00D45740"/>
    <w:rsid w:val="00D46125"/>
    <w:rsid w:val="00D53D64"/>
    <w:rsid w:val="00D5702F"/>
    <w:rsid w:val="00D656E8"/>
    <w:rsid w:val="00DB72EF"/>
    <w:rsid w:val="00DE3F47"/>
    <w:rsid w:val="00DE72B9"/>
    <w:rsid w:val="00DE7818"/>
    <w:rsid w:val="00DF148D"/>
    <w:rsid w:val="00E00087"/>
    <w:rsid w:val="00E04DB3"/>
    <w:rsid w:val="00E17601"/>
    <w:rsid w:val="00E23FD0"/>
    <w:rsid w:val="00E266AA"/>
    <w:rsid w:val="00E43244"/>
    <w:rsid w:val="00E61FEB"/>
    <w:rsid w:val="00E73CF3"/>
    <w:rsid w:val="00E82B7A"/>
    <w:rsid w:val="00F06230"/>
    <w:rsid w:val="00F116E3"/>
    <w:rsid w:val="00F12B0F"/>
    <w:rsid w:val="00F203A3"/>
    <w:rsid w:val="00F25361"/>
    <w:rsid w:val="00F35E94"/>
    <w:rsid w:val="00F45E14"/>
    <w:rsid w:val="00F53668"/>
    <w:rsid w:val="00F7205D"/>
    <w:rsid w:val="00FA2F76"/>
    <w:rsid w:val="00FB1D7C"/>
    <w:rsid w:val="00FC061E"/>
    <w:rsid w:val="00FC5FA8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62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251</Words>
  <Characters>1512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37</cp:revision>
  <dcterms:created xsi:type="dcterms:W3CDTF">2021-04-20T12:35:00Z</dcterms:created>
  <dcterms:modified xsi:type="dcterms:W3CDTF">2023-05-14T21:04:00Z</dcterms:modified>
</cp:coreProperties>
</file>